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49D13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CHAMBERLEYN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28FA9E5F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Chirographer.</w:t>
      </w:r>
    </w:p>
    <w:p w14:paraId="319A6C64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3D15EB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7E86D4" w14:textId="77777777" w:rsidR="00156651" w:rsidRDefault="00156651" w:rsidP="00156651">
      <w:pPr>
        <w:ind w:left="1440"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1407</w:t>
      </w:r>
      <w:r>
        <w:rPr>
          <w:rFonts w:ascii="Times New Roman" w:hAnsi="Times New Roman" w:cs="Times New Roman"/>
          <w:sz w:val="24"/>
          <w:szCs w:val="24"/>
        </w:rPr>
        <w:tab/>
        <w:t>He was active in London.</w:t>
      </w:r>
    </w:p>
    <w:p w14:paraId="77073E2A" w14:textId="77777777" w:rsidR="00156651" w:rsidRDefault="00156651" w:rsidP="00156651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p.200)</w:t>
      </w:r>
    </w:p>
    <w:p w14:paraId="6BE8D893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C98167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762BF3" w14:textId="77777777" w:rsidR="00156651" w:rsidRDefault="00156651" w:rsidP="0015665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April 2022</w:t>
      </w:r>
    </w:p>
    <w:p w14:paraId="47A3CC1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15E0E" w14:textId="77777777" w:rsidR="00156651" w:rsidRDefault="00156651" w:rsidP="009139A6">
      <w:r>
        <w:separator/>
      </w:r>
    </w:p>
  </w:endnote>
  <w:endnote w:type="continuationSeparator" w:id="0">
    <w:p w14:paraId="7EEF8C28" w14:textId="77777777" w:rsidR="00156651" w:rsidRDefault="0015665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0B93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FF1E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CA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9778D" w14:textId="77777777" w:rsidR="00156651" w:rsidRDefault="00156651" w:rsidP="009139A6">
      <w:r>
        <w:separator/>
      </w:r>
    </w:p>
  </w:footnote>
  <w:footnote w:type="continuationSeparator" w:id="0">
    <w:p w14:paraId="412511CB" w14:textId="77777777" w:rsidR="00156651" w:rsidRDefault="0015665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D208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63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E551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651"/>
    <w:rsid w:val="000666E0"/>
    <w:rsid w:val="00156651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07D7C"/>
  <w15:chartTrackingRefBased/>
  <w15:docId w15:val="{56F3407C-3937-4F7A-99AD-2A54CCEF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65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2022-06-10T20:31:00Z</dcterms:created>
  <dcterms:modified xsi:type="dcterms:W3CDTF">2022-06-10T20:33:00Z</dcterms:modified>
</cp:coreProperties>
</file>